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10F52" w14:textId="77777777" w:rsidR="00756930" w:rsidRDefault="00756930" w:rsidP="007569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fl.1501)</w:t>
      </w:r>
    </w:p>
    <w:p w14:paraId="73A57A9A" w14:textId="77777777" w:rsidR="00756930" w:rsidRDefault="00756930" w:rsidP="007569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Frizington</w:t>
      </w:r>
      <w:proofErr w:type="spellEnd"/>
      <w:r>
        <w:rPr>
          <w:rFonts w:cs="Times New Roman"/>
          <w:szCs w:val="24"/>
        </w:rPr>
        <w:t>, Cumberland.</w:t>
      </w:r>
    </w:p>
    <w:p w14:paraId="2E5D6088" w14:textId="77777777" w:rsidR="00756930" w:rsidRDefault="00756930" w:rsidP="00756930">
      <w:pPr>
        <w:pStyle w:val="NoSpacing"/>
        <w:rPr>
          <w:rFonts w:cs="Times New Roman"/>
          <w:szCs w:val="24"/>
        </w:rPr>
      </w:pPr>
    </w:p>
    <w:p w14:paraId="4F4CFB2D" w14:textId="77777777" w:rsidR="00756930" w:rsidRDefault="00756930" w:rsidP="00756930">
      <w:pPr>
        <w:pStyle w:val="NoSpacing"/>
        <w:rPr>
          <w:rFonts w:cs="Times New Roman"/>
          <w:szCs w:val="24"/>
        </w:rPr>
      </w:pPr>
    </w:p>
    <w:p w14:paraId="574CC8E9" w14:textId="77777777" w:rsidR="00756930" w:rsidRDefault="00756930" w:rsidP="007569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Oct.1501</w:t>
      </w:r>
      <w:r>
        <w:rPr>
          <w:rFonts w:cs="Times New Roman"/>
          <w:szCs w:val="24"/>
        </w:rPr>
        <w:tab/>
        <w:t xml:space="preserve">Writ </w:t>
      </w:r>
      <w:proofErr w:type="gramStart"/>
      <w:r>
        <w:rPr>
          <w:rFonts w:cs="Times New Roman"/>
          <w:szCs w:val="24"/>
        </w:rPr>
        <w:t>of  diem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to the Escheator of Cumberland.</w:t>
      </w:r>
    </w:p>
    <w:p w14:paraId="37C46B23" w14:textId="77777777" w:rsidR="00756930" w:rsidRDefault="00756930" w:rsidP="007569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p.317)</w:t>
      </w:r>
    </w:p>
    <w:p w14:paraId="054EE50D" w14:textId="77777777" w:rsidR="00756930" w:rsidRDefault="00756930" w:rsidP="00756930">
      <w:pPr>
        <w:pStyle w:val="NoSpacing"/>
        <w:rPr>
          <w:rFonts w:cs="Times New Roman"/>
          <w:szCs w:val="24"/>
        </w:rPr>
      </w:pPr>
    </w:p>
    <w:p w14:paraId="3EB5D434" w14:textId="77777777" w:rsidR="00756930" w:rsidRDefault="00756930" w:rsidP="00756930">
      <w:pPr>
        <w:pStyle w:val="NoSpacing"/>
        <w:rPr>
          <w:rFonts w:cs="Times New Roman"/>
          <w:szCs w:val="24"/>
        </w:rPr>
      </w:pPr>
    </w:p>
    <w:p w14:paraId="609A965F" w14:textId="77777777" w:rsidR="00756930" w:rsidRDefault="00756930" w:rsidP="007569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December 2023</w:t>
      </w:r>
    </w:p>
    <w:p w14:paraId="482EA82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8C47C" w14:textId="77777777" w:rsidR="00756930" w:rsidRDefault="00756930" w:rsidP="009139A6">
      <w:r>
        <w:separator/>
      </w:r>
    </w:p>
  </w:endnote>
  <w:endnote w:type="continuationSeparator" w:id="0">
    <w:p w14:paraId="5122ACFA" w14:textId="77777777" w:rsidR="00756930" w:rsidRDefault="007569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A3B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F6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80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6E572" w14:textId="77777777" w:rsidR="00756930" w:rsidRDefault="00756930" w:rsidP="009139A6">
      <w:r>
        <w:separator/>
      </w:r>
    </w:p>
  </w:footnote>
  <w:footnote w:type="continuationSeparator" w:id="0">
    <w:p w14:paraId="23788554" w14:textId="77777777" w:rsidR="00756930" w:rsidRDefault="007569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EFB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29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6F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930"/>
    <w:rsid w:val="000666E0"/>
    <w:rsid w:val="002510B7"/>
    <w:rsid w:val="005C130B"/>
    <w:rsid w:val="0075693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073F7"/>
  <w15:chartTrackingRefBased/>
  <w15:docId w15:val="{F0E1F290-72A2-46CA-94F0-4ECC11516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2023-12-11T16:43:00Z</dcterms:created>
  <dcterms:modified xsi:type="dcterms:W3CDTF">2023-12-11T16:43:00Z</dcterms:modified>
</cp:coreProperties>
</file>